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2E160A" w:rsidRPr="00384640" w:rsidTr="00CD2265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2E160A" w:rsidRPr="00387A77" w:rsidRDefault="002E160A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Pr="00387A77">
              <w:rPr>
                <w:rFonts w:asciiTheme="minorHAnsi" w:hAnsiTheme="minorHAnsi" w:cstheme="minorHAnsi"/>
                <w:color w:val="000000"/>
                <w:sz w:val="20"/>
                <w:szCs w:val="20"/>
                <w:lang w:val="el-GR"/>
              </w:rPr>
              <w:t xml:space="preserve">Σκληρός δίσκος Η/Υ </w:t>
            </w:r>
            <w:r w:rsidRPr="00387A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SSD</w:t>
            </w:r>
          </w:p>
          <w:p w:rsidR="002E160A" w:rsidRPr="00387A77" w:rsidRDefault="002E160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E160A" w:rsidRPr="00387A77" w:rsidTr="00CD2265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2E160A" w:rsidRPr="00387A77" w:rsidRDefault="002E160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2E160A" w:rsidRPr="00387A77" w:rsidRDefault="002E160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2E160A" w:rsidRPr="00387A77" w:rsidRDefault="002E160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2E160A" w:rsidRPr="00387A77" w:rsidRDefault="002E160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2E160A" w:rsidRPr="00387A77" w:rsidRDefault="002E160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2E160A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2E160A" w:rsidRPr="00387A77" w:rsidRDefault="002E160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2E160A" w:rsidRPr="00387A77" w:rsidRDefault="002E160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2E160A" w:rsidRPr="00387A77" w:rsidRDefault="002E160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E160A" w:rsidRPr="00387A77" w:rsidRDefault="002E160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E160A" w:rsidRPr="00387A77" w:rsidRDefault="002E160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2E160A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2E160A" w:rsidRPr="00387A77" w:rsidRDefault="002E160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2E160A" w:rsidRPr="00387A77" w:rsidRDefault="002E160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2E160A" w:rsidRPr="00387A77" w:rsidRDefault="002E160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E160A" w:rsidRPr="00387A77" w:rsidRDefault="002E160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E160A" w:rsidRPr="00387A77" w:rsidRDefault="002E160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2E160A" w:rsidRPr="00387A77" w:rsidTr="00CD2265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E160A" w:rsidRPr="00387A77" w:rsidRDefault="002E160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E160A" w:rsidRPr="00387A77" w:rsidRDefault="002E160A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 xml:space="preserve">Εξωτερικός σκληρός δίσκος 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SSD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 xml:space="preserve"> ΧΩΡΗΤΙΚΟΤΗΤΑ 2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TB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 xml:space="preserve"> 2,5"                    ΔΙΕΠΑΦΗ 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USB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 xml:space="preserve"> 3.2                         ΤΑΧΥΤΗΤΑ ΜΕΤΑΦΟΡΑΣ Έως 2.000 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MB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>/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 xml:space="preserve"> (διαδοχική ανάγνωση)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br/>
              <w:t xml:space="preserve">Έως 1.950 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MB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>/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 xml:space="preserve"> (Διαδοχική εγγραφή)                                             ΛΕΙΤΟΥΡΓΙΑ 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UASP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 xml:space="preserve"> Υποστηρίζεται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br/>
              <w:t xml:space="preserve">ΣΥΜΜΟΡΦΩΣΗ 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RoHS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 xml:space="preserve"> </w:t>
            </w:r>
            <w:proofErr w:type="spellStart"/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RoHS</w:t>
            </w:r>
            <w:proofErr w:type="spellEnd"/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 xml:space="preserve"> 2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E160A" w:rsidRPr="00387A77" w:rsidRDefault="002E160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E160A" w:rsidRPr="00387A77" w:rsidRDefault="002E160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E160A" w:rsidRPr="00387A77" w:rsidRDefault="002E160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2E160A" w:rsidRPr="00387A77" w:rsidTr="00CD226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E160A" w:rsidRPr="00387A77" w:rsidRDefault="002E160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2E160A" w:rsidRPr="00387A77" w:rsidRDefault="002E160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E160A" w:rsidRPr="00387A77" w:rsidRDefault="002E160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E160A" w:rsidRPr="00387A77" w:rsidRDefault="002E160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E160A" w:rsidRPr="00387A77" w:rsidRDefault="002E160A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Default="005F039E">
      <w:bookmarkStart w:id="0" w:name="_GoBack"/>
      <w:bookmarkEnd w:id="0"/>
    </w:p>
    <w:sectPr w:rsidR="005F03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A5F60"/>
    <w:rsid w:val="00266506"/>
    <w:rsid w:val="00274E12"/>
    <w:rsid w:val="002A55A5"/>
    <w:rsid w:val="002E160A"/>
    <w:rsid w:val="0040325C"/>
    <w:rsid w:val="0045561E"/>
    <w:rsid w:val="004956E1"/>
    <w:rsid w:val="0057757B"/>
    <w:rsid w:val="005F039E"/>
    <w:rsid w:val="00623737"/>
    <w:rsid w:val="006B2E86"/>
    <w:rsid w:val="00774E8F"/>
    <w:rsid w:val="0080306A"/>
    <w:rsid w:val="0086171E"/>
    <w:rsid w:val="009B7A50"/>
    <w:rsid w:val="00A931C7"/>
    <w:rsid w:val="00AA60B8"/>
    <w:rsid w:val="00B2428C"/>
    <w:rsid w:val="00B2469E"/>
    <w:rsid w:val="00B63D3E"/>
    <w:rsid w:val="00BE663F"/>
    <w:rsid w:val="00C13B8A"/>
    <w:rsid w:val="00C576E0"/>
    <w:rsid w:val="00C906AE"/>
    <w:rsid w:val="00CA1511"/>
    <w:rsid w:val="00CF4612"/>
    <w:rsid w:val="00DB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77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5C39DA20</Template>
  <TotalTime>0</TotalTime>
  <Pages>1</Pages>
  <Words>75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3</cp:revision>
  <dcterms:created xsi:type="dcterms:W3CDTF">2025-10-17T12:01:00Z</dcterms:created>
  <dcterms:modified xsi:type="dcterms:W3CDTF">2025-10-17T12:03:00Z</dcterms:modified>
</cp:coreProperties>
</file>